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C9B48" w14:textId="4EA19A32" w:rsidR="00CD4AAB" w:rsidRPr="00CD4AAB" w:rsidRDefault="00CD4AAB" w:rsidP="00CD4AAB">
      <w:pPr>
        <w:widowControl w:val="0"/>
        <w:autoSpaceDE w:val="0"/>
        <w:autoSpaceDN w:val="0"/>
        <w:adjustRightInd w:val="0"/>
        <w:spacing w:line="240" w:lineRule="atLeast"/>
        <w:jc w:val="both"/>
      </w:pPr>
      <w:r w:rsidRPr="00CD4AAB">
        <w:rPr>
          <w:sz w:val="24"/>
          <w:szCs w:val="24"/>
        </w:rPr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="003C659E">
        <w:rPr>
          <w:sz w:val="24"/>
          <w:szCs w:val="24"/>
        </w:rPr>
        <w:t xml:space="preserve"> </w:t>
      </w:r>
      <w:r w:rsidRPr="00CD4AAB">
        <w:t xml:space="preserve">Приложение № </w:t>
      </w:r>
      <w:r>
        <w:t>3</w:t>
      </w:r>
    </w:p>
    <w:p w14:paraId="140DF46C" w14:textId="7DD69C1A" w:rsidR="00CD4AAB" w:rsidRPr="00CD4AAB" w:rsidRDefault="00CD4AAB" w:rsidP="00CD4AAB">
      <w:pPr>
        <w:widowControl w:val="0"/>
        <w:autoSpaceDE w:val="0"/>
        <w:autoSpaceDN w:val="0"/>
        <w:adjustRightInd w:val="0"/>
        <w:spacing w:line="240" w:lineRule="atLeast"/>
        <w:jc w:val="both"/>
      </w:pPr>
      <w:r w:rsidRPr="00CD4AAB">
        <w:t xml:space="preserve">                                                                                                                       </w:t>
      </w:r>
      <w:r>
        <w:t xml:space="preserve">              </w:t>
      </w:r>
      <w:r w:rsidRPr="00CD4AAB">
        <w:t xml:space="preserve">к Порядку утверждения и доведения </w:t>
      </w:r>
    </w:p>
    <w:p w14:paraId="76668FD9" w14:textId="3DCACA81" w:rsidR="00CD4AAB" w:rsidRPr="00CD4AAB" w:rsidRDefault="00CD4AAB" w:rsidP="00CD4AAB">
      <w:pPr>
        <w:widowControl w:val="0"/>
        <w:autoSpaceDE w:val="0"/>
        <w:autoSpaceDN w:val="0"/>
        <w:adjustRightInd w:val="0"/>
        <w:spacing w:line="240" w:lineRule="atLeast"/>
        <w:jc w:val="both"/>
      </w:pPr>
      <w:r w:rsidRPr="00CD4AAB">
        <w:t xml:space="preserve">                                                                                                                          </w:t>
      </w:r>
      <w:r>
        <w:t xml:space="preserve">           </w:t>
      </w:r>
      <w:r w:rsidRPr="00CD4AAB">
        <w:t xml:space="preserve">предельных объемов финансирования </w:t>
      </w:r>
    </w:p>
    <w:p w14:paraId="57A97603" w14:textId="77777777" w:rsidR="00CD4AAB" w:rsidRPr="00CD4AAB" w:rsidRDefault="00CD4AAB" w:rsidP="00CD4AAB">
      <w:pPr>
        <w:widowControl w:val="0"/>
        <w:autoSpaceDE w:val="0"/>
        <w:autoSpaceDN w:val="0"/>
        <w:adjustRightInd w:val="0"/>
        <w:spacing w:line="240" w:lineRule="atLeast"/>
        <w:jc w:val="both"/>
      </w:pPr>
      <w:r w:rsidRPr="00CD4AAB">
        <w:t xml:space="preserve">                                                                                                                                     до главных распорядителей, распорядителей</w:t>
      </w:r>
    </w:p>
    <w:p w14:paraId="28F3CD36" w14:textId="4D3B9D9E" w:rsidR="001C4CF3" w:rsidRPr="00CD4AAB" w:rsidRDefault="00CD4AAB" w:rsidP="00CD4AAB">
      <w:pPr>
        <w:widowControl w:val="0"/>
        <w:autoSpaceDE w:val="0"/>
        <w:autoSpaceDN w:val="0"/>
        <w:adjustRightInd w:val="0"/>
        <w:spacing w:line="240" w:lineRule="atLeast"/>
        <w:jc w:val="both"/>
      </w:pPr>
      <w:r w:rsidRPr="00CD4AAB">
        <w:t xml:space="preserve">                                                                                                                                   </w:t>
      </w:r>
      <w:r>
        <w:t xml:space="preserve"> </w:t>
      </w:r>
      <w:r w:rsidRPr="00CD4AAB">
        <w:t xml:space="preserve"> и получателей средств городского бюджета</w:t>
      </w:r>
      <w:r w:rsidR="001C4CF3" w:rsidRPr="00CD4AAB">
        <w:t xml:space="preserve">       </w:t>
      </w:r>
    </w:p>
    <w:p w14:paraId="2C1459AC" w14:textId="77777777" w:rsidR="001C4CF3" w:rsidRPr="001C4CF3" w:rsidRDefault="001C4CF3" w:rsidP="001C4CF3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1C4CF3">
        <w:rPr>
          <w:sz w:val="24"/>
          <w:szCs w:val="24"/>
        </w:rPr>
        <w:t xml:space="preserve">       </w:t>
      </w:r>
    </w:p>
    <w:p w14:paraId="23C0F926" w14:textId="77777777" w:rsidR="001C4CF3" w:rsidRPr="001C4CF3" w:rsidRDefault="001C4CF3" w:rsidP="001C4CF3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1C4CF3">
        <w:rPr>
          <w:sz w:val="24"/>
          <w:szCs w:val="24"/>
        </w:rPr>
        <w:t xml:space="preserve">       </w:t>
      </w:r>
    </w:p>
    <w:p w14:paraId="3D22DC3B" w14:textId="77777777" w:rsidR="001C4CF3" w:rsidRPr="001C4CF3" w:rsidRDefault="001C4CF3" w:rsidP="001C4CF3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1C4CF3">
        <w:rPr>
          <w:sz w:val="24"/>
          <w:szCs w:val="24"/>
        </w:rPr>
        <w:t xml:space="preserve">       </w:t>
      </w:r>
    </w:p>
    <w:p w14:paraId="7D678A76" w14:textId="77777777" w:rsidR="001C4CF3" w:rsidRPr="001C4CF3" w:rsidRDefault="001C4CF3" w:rsidP="001C4CF3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</w:p>
    <w:p w14:paraId="0F70994B" w14:textId="0837D891" w:rsidR="00F26067" w:rsidRDefault="001C4CF3" w:rsidP="001C4CF3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1C4CF3">
        <w:rPr>
          <w:sz w:val="24"/>
          <w:szCs w:val="24"/>
        </w:rPr>
        <w:t>"</w:t>
      </w:r>
    </w:p>
    <w:tbl>
      <w:tblPr>
        <w:tblW w:w="10927" w:type="dxa"/>
        <w:tblInd w:w="-284" w:type="dxa"/>
        <w:tblLook w:val="04A0" w:firstRow="1" w:lastRow="0" w:firstColumn="1" w:lastColumn="0" w:noHBand="0" w:noVBand="1"/>
      </w:tblPr>
      <w:tblGrid>
        <w:gridCol w:w="4395"/>
        <w:gridCol w:w="1276"/>
        <w:gridCol w:w="5256"/>
      </w:tblGrid>
      <w:tr w:rsidR="00CD6224" w:rsidRPr="00C43317" w14:paraId="698C2F56" w14:textId="77777777" w:rsidTr="009601E3">
        <w:trPr>
          <w:trHeight w:val="397"/>
        </w:trPr>
        <w:tc>
          <w:tcPr>
            <w:tcW w:w="5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53511C5" w14:textId="2CDC0FEF" w:rsidR="00CD6224" w:rsidRPr="00C43317" w:rsidRDefault="00CD6224" w:rsidP="009601E3">
            <w:pPr>
              <w:jc w:val="right"/>
              <w:rPr>
                <w:b/>
                <w:bCs/>
                <w:sz w:val="22"/>
                <w:szCs w:val="22"/>
              </w:rPr>
            </w:pPr>
            <w:r w:rsidRPr="00C43317">
              <w:rPr>
                <w:b/>
                <w:bCs/>
                <w:sz w:val="22"/>
                <w:szCs w:val="22"/>
              </w:rPr>
              <w:t>УВЕДОМЛЕНИЕ №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69A53C4" w14:textId="1F5DED6B" w:rsidR="00CD6224" w:rsidRPr="00C43317" w:rsidRDefault="00CD6224" w:rsidP="00CD622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A77F6" w:rsidRPr="00C43317" w14:paraId="263AE23B" w14:textId="77777777" w:rsidTr="00FA77F6">
        <w:trPr>
          <w:trHeight w:val="624"/>
        </w:trPr>
        <w:tc>
          <w:tcPr>
            <w:tcW w:w="10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</w:tcPr>
          <w:p w14:paraId="581841B4" w14:textId="34658D38" w:rsidR="00FA77F6" w:rsidRPr="00FA77F6" w:rsidRDefault="00FA77F6" w:rsidP="00FA77F6">
            <w:pPr>
              <w:jc w:val="center"/>
              <w:rPr>
                <w:b/>
                <w:sz w:val="24"/>
                <w:szCs w:val="28"/>
              </w:rPr>
            </w:pPr>
            <w:r w:rsidRPr="00FA77F6">
              <w:rPr>
                <w:b/>
                <w:sz w:val="24"/>
                <w:szCs w:val="28"/>
              </w:rPr>
              <w:t>о поступлении субсидий, субвенций и иных межбюджетных</w:t>
            </w:r>
          </w:p>
          <w:p w14:paraId="6EB80F96" w14:textId="359D8C8E" w:rsidR="00FA77F6" w:rsidRPr="00EA44CF" w:rsidRDefault="00FA77F6" w:rsidP="00FA77F6">
            <w:pPr>
              <w:jc w:val="center"/>
              <w:rPr>
                <w:sz w:val="28"/>
                <w:szCs w:val="28"/>
              </w:rPr>
            </w:pPr>
            <w:r w:rsidRPr="00FA77F6">
              <w:rPr>
                <w:b/>
                <w:sz w:val="24"/>
                <w:szCs w:val="28"/>
              </w:rPr>
              <w:t>трансфертов из областного бюджета</w:t>
            </w:r>
          </w:p>
        </w:tc>
      </w:tr>
      <w:tr w:rsidR="00CD6224" w:rsidRPr="00C43317" w14:paraId="3A251161" w14:textId="77777777" w:rsidTr="00CA0632">
        <w:trPr>
          <w:trHeight w:val="397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FF34DE4" w14:textId="64001B90" w:rsidR="00CD6224" w:rsidRPr="00C43317" w:rsidRDefault="00CD6224" w:rsidP="005D45F1">
            <w:pPr>
              <w:jc w:val="right"/>
              <w:rPr>
                <w:sz w:val="22"/>
                <w:szCs w:val="22"/>
              </w:rPr>
            </w:pPr>
            <w:r w:rsidRPr="00D63E5C">
              <w:rPr>
                <w:sz w:val="28"/>
                <w:szCs w:val="22"/>
              </w:rPr>
              <w:t>от</w:t>
            </w:r>
            <w:r w:rsidRPr="00C433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6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868DE4E" w14:textId="7169F0D8" w:rsidR="00CD6224" w:rsidRPr="00C43317" w:rsidRDefault="00CD6224" w:rsidP="005D45F1">
            <w:pPr>
              <w:rPr>
                <w:sz w:val="22"/>
                <w:szCs w:val="22"/>
              </w:rPr>
            </w:pPr>
          </w:p>
        </w:tc>
      </w:tr>
      <w:tr w:rsidR="00C43317" w:rsidRPr="00C43317" w14:paraId="7093301D" w14:textId="77777777" w:rsidTr="00CD6224">
        <w:trPr>
          <w:trHeight w:val="283"/>
        </w:trPr>
        <w:tc>
          <w:tcPr>
            <w:tcW w:w="10927" w:type="dxa"/>
            <w:gridSpan w:val="3"/>
            <w:tcBorders>
              <w:top w:val="nil"/>
              <w:left w:val="nil"/>
              <w:right w:val="nil"/>
            </w:tcBorders>
            <w:shd w:val="clear" w:color="000000" w:fill="auto"/>
            <w:noWrap/>
            <w:hideMark/>
          </w:tcPr>
          <w:p w14:paraId="3EF8F9C7" w14:textId="77777777" w:rsidR="00C43317" w:rsidRPr="00C43317" w:rsidRDefault="00C43317" w:rsidP="0064497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FAD5A6E" w14:textId="3F050F4E" w:rsidR="00FA77F6" w:rsidRDefault="00FA77F6"/>
    <w:tbl>
      <w:tblPr>
        <w:tblW w:w="10916" w:type="dxa"/>
        <w:tblInd w:w="-284" w:type="dxa"/>
        <w:tblLook w:val="04A0" w:firstRow="1" w:lastRow="0" w:firstColumn="1" w:lastColumn="0" w:noHBand="0" w:noVBand="1"/>
      </w:tblPr>
      <w:tblGrid>
        <w:gridCol w:w="2552"/>
        <w:gridCol w:w="4395"/>
        <w:gridCol w:w="283"/>
        <w:gridCol w:w="3686"/>
      </w:tblGrid>
      <w:tr w:rsidR="00EA44CF" w:rsidRPr="00FA77F6" w14:paraId="6DDD88CE" w14:textId="77777777" w:rsidTr="00EA44CF">
        <w:trPr>
          <w:trHeight w:val="5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14:paraId="4B1C4534" w14:textId="77777777" w:rsidR="00EA44CF" w:rsidRPr="00FA77F6" w:rsidRDefault="00EA44CF" w:rsidP="00FA77F6">
            <w:pPr>
              <w:rPr>
                <w:sz w:val="22"/>
                <w:szCs w:val="22"/>
              </w:rPr>
            </w:pPr>
            <w:r w:rsidRPr="00FA77F6">
              <w:rPr>
                <w:sz w:val="22"/>
                <w:szCs w:val="22"/>
              </w:rPr>
              <w:t>Наименование финансового органа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  <w:hideMark/>
          </w:tcPr>
          <w:p w14:paraId="0B004A17" w14:textId="77777777" w:rsidR="00EA44CF" w:rsidRPr="00FA77F6" w:rsidRDefault="00EA44CF" w:rsidP="00FA77F6">
            <w:pPr>
              <w:rPr>
                <w:sz w:val="22"/>
                <w:szCs w:val="22"/>
              </w:rPr>
            </w:pPr>
            <w:r w:rsidRPr="00FA77F6">
              <w:rPr>
                <w:sz w:val="22"/>
                <w:szCs w:val="22"/>
              </w:rPr>
              <w:t>Финансовое управление администрации города Благовещенска</w:t>
            </w: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8A505D4" w14:textId="4B18A1B4" w:rsidR="00EA44CF" w:rsidRPr="00FA77F6" w:rsidRDefault="00EA44CF" w:rsidP="00FA77F6">
            <w:pPr>
              <w:rPr>
                <w:sz w:val="22"/>
                <w:szCs w:val="22"/>
              </w:rPr>
            </w:pPr>
          </w:p>
        </w:tc>
      </w:tr>
      <w:tr w:rsidR="00EA44CF" w:rsidRPr="00FA77F6" w14:paraId="1EE921AC" w14:textId="77777777" w:rsidTr="00EA44CF">
        <w:trPr>
          <w:trHeight w:val="283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14:paraId="66D62B2A" w14:textId="77777777" w:rsidR="00EA44CF" w:rsidRPr="00FA77F6" w:rsidRDefault="00EA44CF" w:rsidP="00FA77F6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14:paraId="23121805" w14:textId="77777777" w:rsidR="00EA44CF" w:rsidRPr="00FA77F6" w:rsidRDefault="00EA44CF" w:rsidP="00FA77F6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3ACAECD" w14:textId="595EC0AA" w:rsidR="00EA44CF" w:rsidRPr="00FA77F6" w:rsidRDefault="00EA44CF" w:rsidP="00FA77F6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12BAAF70" w14:textId="77777777" w:rsidR="00EA44CF" w:rsidRPr="00FA77F6" w:rsidRDefault="00EA44CF" w:rsidP="00FA77F6">
            <w:pPr>
              <w:jc w:val="center"/>
              <w:rPr>
                <w:sz w:val="22"/>
                <w:szCs w:val="22"/>
              </w:rPr>
            </w:pPr>
            <w:r w:rsidRPr="00FA77F6">
              <w:rPr>
                <w:sz w:val="22"/>
                <w:szCs w:val="22"/>
              </w:rPr>
              <w:t> </w:t>
            </w:r>
          </w:p>
        </w:tc>
      </w:tr>
      <w:tr w:rsidR="00EA44CF" w:rsidRPr="00FA77F6" w14:paraId="09DF19CF" w14:textId="77777777" w:rsidTr="0006333E">
        <w:trPr>
          <w:trHeight w:val="24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14:paraId="70BD8FFC" w14:textId="77777777" w:rsidR="00EA44CF" w:rsidRPr="00FA77F6" w:rsidRDefault="00EA44CF" w:rsidP="00FA77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14:paraId="40C88B4D" w14:textId="77777777" w:rsidR="00EA44CF" w:rsidRPr="00FA77F6" w:rsidRDefault="00EA44CF" w:rsidP="00FA77F6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57864C6" w14:textId="760BE120" w:rsidR="00EA44CF" w:rsidRPr="00FA77F6" w:rsidRDefault="00EA44CF" w:rsidP="00FA77F6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6BF0993" w14:textId="77777777" w:rsidR="00EA44CF" w:rsidRPr="00FA77F6" w:rsidRDefault="00EA44CF" w:rsidP="00FA77F6">
            <w:pPr>
              <w:jc w:val="center"/>
              <w:rPr>
                <w:sz w:val="22"/>
                <w:szCs w:val="22"/>
              </w:rPr>
            </w:pPr>
            <w:r w:rsidRPr="00FA77F6">
              <w:rPr>
                <w:sz w:val="22"/>
                <w:szCs w:val="22"/>
              </w:rPr>
              <w:t>ведомство ГРБС</w:t>
            </w:r>
          </w:p>
        </w:tc>
      </w:tr>
      <w:tr w:rsidR="00EA44CF" w:rsidRPr="00FA77F6" w14:paraId="2ADC81EF" w14:textId="77777777" w:rsidTr="00EA44CF">
        <w:trPr>
          <w:trHeight w:val="50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14:paraId="4EEDBFAA" w14:textId="77777777" w:rsidR="00FA77F6" w:rsidRPr="00FA77F6" w:rsidRDefault="00FA77F6" w:rsidP="00FA77F6">
            <w:pPr>
              <w:rPr>
                <w:sz w:val="22"/>
                <w:szCs w:val="22"/>
              </w:rPr>
            </w:pPr>
            <w:r w:rsidRPr="00FA77F6">
              <w:rPr>
                <w:sz w:val="22"/>
                <w:szCs w:val="22"/>
              </w:rPr>
              <w:t>Главный распорядитель средств бюджета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  <w:hideMark/>
          </w:tcPr>
          <w:p w14:paraId="11DEAFB5" w14:textId="77777777" w:rsidR="00FA77F6" w:rsidRPr="00FA77F6" w:rsidRDefault="00FA77F6" w:rsidP="00FA77F6">
            <w:pPr>
              <w:rPr>
                <w:b/>
                <w:bCs/>
                <w:sz w:val="22"/>
                <w:szCs w:val="22"/>
              </w:rPr>
            </w:pPr>
            <w:r w:rsidRPr="00FA77F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14:paraId="27076927" w14:textId="77777777" w:rsidR="00FA77F6" w:rsidRPr="00FA77F6" w:rsidRDefault="00FA77F6" w:rsidP="00FA77F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259D20F" w14:textId="3964ED40" w:rsidR="00FA77F6" w:rsidRPr="00FA77F6" w:rsidRDefault="00FA77F6" w:rsidP="00EA44CF">
            <w:pPr>
              <w:jc w:val="center"/>
              <w:rPr>
                <w:sz w:val="22"/>
                <w:szCs w:val="22"/>
              </w:rPr>
            </w:pPr>
            <w:r w:rsidRPr="00FA77F6">
              <w:rPr>
                <w:sz w:val="22"/>
                <w:szCs w:val="22"/>
              </w:rPr>
              <w:t>лицевой счет ГРБС</w:t>
            </w:r>
          </w:p>
        </w:tc>
      </w:tr>
    </w:tbl>
    <w:p w14:paraId="02281E02" w14:textId="58D3B72F" w:rsidR="00EA44CF" w:rsidRDefault="00EA44CF"/>
    <w:p w14:paraId="4D277ABD" w14:textId="77777777" w:rsidR="0006333E" w:rsidRDefault="0006333E"/>
    <w:tbl>
      <w:tblPr>
        <w:tblW w:w="10916" w:type="dxa"/>
        <w:tblInd w:w="-289" w:type="dxa"/>
        <w:tblLook w:val="04A0" w:firstRow="1" w:lastRow="0" w:firstColumn="1" w:lastColumn="0" w:noHBand="0" w:noVBand="1"/>
      </w:tblPr>
      <w:tblGrid>
        <w:gridCol w:w="4537"/>
        <w:gridCol w:w="2410"/>
        <w:gridCol w:w="3969"/>
      </w:tblGrid>
      <w:tr w:rsidR="00EA44CF" w:rsidRPr="00FA77F6" w14:paraId="4E390E7A" w14:textId="77777777" w:rsidTr="00EA44CF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17093DAF" w14:textId="77777777" w:rsidR="00FA77F6" w:rsidRPr="00FA77F6" w:rsidRDefault="00FA77F6" w:rsidP="00FA77F6">
            <w:pPr>
              <w:jc w:val="center"/>
              <w:rPr>
                <w:sz w:val="22"/>
                <w:szCs w:val="22"/>
              </w:rPr>
            </w:pPr>
            <w:r w:rsidRPr="00FA77F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890221D" w14:textId="77777777" w:rsidR="00FA77F6" w:rsidRPr="00FA77F6" w:rsidRDefault="00FA77F6" w:rsidP="00FA77F6">
            <w:pPr>
              <w:jc w:val="center"/>
              <w:rPr>
                <w:sz w:val="22"/>
                <w:szCs w:val="22"/>
              </w:rPr>
            </w:pPr>
            <w:r w:rsidRPr="00FA77F6">
              <w:rPr>
                <w:sz w:val="22"/>
                <w:szCs w:val="22"/>
              </w:rPr>
              <w:t>Сумма, руб.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2C798D93" w14:textId="77777777" w:rsidR="00FA77F6" w:rsidRPr="00FA77F6" w:rsidRDefault="00FA77F6" w:rsidP="00FA77F6">
            <w:pPr>
              <w:jc w:val="center"/>
              <w:rPr>
                <w:sz w:val="22"/>
                <w:szCs w:val="22"/>
              </w:rPr>
            </w:pPr>
            <w:r w:rsidRPr="00FA77F6">
              <w:rPr>
                <w:sz w:val="22"/>
                <w:szCs w:val="22"/>
              </w:rPr>
              <w:t>Основание</w:t>
            </w:r>
          </w:p>
        </w:tc>
      </w:tr>
      <w:tr w:rsidR="00EA44CF" w:rsidRPr="00FA77F6" w14:paraId="1C9D9863" w14:textId="77777777" w:rsidTr="00EA44CF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hideMark/>
          </w:tcPr>
          <w:p w14:paraId="7DED427F" w14:textId="45A8764E" w:rsidR="00FA77F6" w:rsidRPr="00FA77F6" w:rsidRDefault="00FA77F6" w:rsidP="00FA77F6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1CFCB9" w14:textId="6ACF6361" w:rsidR="00FA77F6" w:rsidRPr="00FA77F6" w:rsidRDefault="00FA77F6" w:rsidP="00FA77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14:paraId="7D17FEF9" w14:textId="5B8F185A" w:rsidR="00FA77F6" w:rsidRPr="00FA77F6" w:rsidRDefault="00FA77F6" w:rsidP="00FA77F6">
            <w:pPr>
              <w:jc w:val="center"/>
              <w:rPr>
                <w:sz w:val="22"/>
                <w:szCs w:val="22"/>
              </w:rPr>
            </w:pPr>
          </w:p>
        </w:tc>
      </w:tr>
      <w:tr w:rsidR="00EA44CF" w:rsidRPr="00FA77F6" w14:paraId="1316D81E" w14:textId="77777777" w:rsidTr="00EA44CF">
        <w:trPr>
          <w:trHeight w:val="3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14:paraId="44A83D59" w14:textId="0E84DF54" w:rsidR="00EA44CF" w:rsidRPr="00FA77F6" w:rsidRDefault="00EA44CF" w:rsidP="00EA44CF">
            <w:pPr>
              <w:jc w:val="right"/>
              <w:rPr>
                <w:b/>
                <w:bCs/>
                <w:sz w:val="22"/>
                <w:szCs w:val="22"/>
              </w:rPr>
            </w:pPr>
            <w:r w:rsidRPr="00FA77F6">
              <w:rPr>
                <w:b/>
                <w:bCs/>
                <w:sz w:val="22"/>
                <w:szCs w:val="22"/>
              </w:rPr>
              <w:t>ИТОГО: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05464791" w14:textId="3124604C" w:rsidR="00EA44CF" w:rsidRPr="00FA77F6" w:rsidRDefault="00EA44CF" w:rsidP="00FA77F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4343D0C" w14:textId="1BA61F3F" w:rsidR="00EA44CF" w:rsidRPr="00FA77F6" w:rsidRDefault="00EA44CF" w:rsidP="00FA77F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38736C0D" w14:textId="77777777" w:rsidR="00FA77F6" w:rsidRPr="0006333E" w:rsidRDefault="00FA77F6">
      <w:pPr>
        <w:rPr>
          <w:sz w:val="28"/>
        </w:rPr>
      </w:pPr>
    </w:p>
    <w:tbl>
      <w:tblPr>
        <w:tblW w:w="10927" w:type="dxa"/>
        <w:tblInd w:w="-284" w:type="dxa"/>
        <w:tblLook w:val="04A0" w:firstRow="1" w:lastRow="0" w:firstColumn="1" w:lastColumn="0" w:noHBand="0" w:noVBand="1"/>
      </w:tblPr>
      <w:tblGrid>
        <w:gridCol w:w="5387"/>
        <w:gridCol w:w="5540"/>
      </w:tblGrid>
      <w:tr w:rsidR="00CD6224" w:rsidRPr="00C43317" w14:paraId="1F562AB2" w14:textId="77777777" w:rsidTr="00CD6224">
        <w:trPr>
          <w:trHeight w:val="34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6A046BF3" w14:textId="0441512C" w:rsidR="00CD6224" w:rsidRPr="00C43317" w:rsidRDefault="0006333E" w:rsidP="00CD62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финансового управления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4306317" w14:textId="705A7D29" w:rsidR="00CD6224" w:rsidRPr="00C43317" w:rsidRDefault="00CD6224" w:rsidP="00CD6224">
            <w:pPr>
              <w:rPr>
                <w:sz w:val="22"/>
                <w:szCs w:val="22"/>
              </w:rPr>
            </w:pPr>
            <w:bookmarkStart w:id="0" w:name="SIGNERNAME1"/>
            <w:r w:rsidRPr="00CD6224">
              <w:rPr>
                <w:sz w:val="22"/>
              </w:rPr>
              <w:t>И.О. Фамилия (не редактировать)</w:t>
            </w:r>
            <w:r>
              <w:rPr>
                <w:sz w:val="22"/>
              </w:rPr>
              <w:t xml:space="preserve"> 1</w:t>
            </w:r>
            <w:bookmarkEnd w:id="0"/>
          </w:p>
        </w:tc>
      </w:tr>
      <w:tr w:rsidR="00CD6224" w:rsidRPr="00C43317" w14:paraId="37B5AEFB" w14:textId="77777777" w:rsidTr="00CD6224">
        <w:trPr>
          <w:trHeight w:val="1644"/>
        </w:trPr>
        <w:tc>
          <w:tcPr>
            <w:tcW w:w="10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</w:tcPr>
          <w:p w14:paraId="44BA3CA7" w14:textId="58301979" w:rsidR="00CD6224" w:rsidRPr="00C43317" w:rsidRDefault="00CD6224" w:rsidP="004B4D32">
            <w:pPr>
              <w:jc w:val="center"/>
              <w:rPr>
                <w:sz w:val="22"/>
                <w:szCs w:val="22"/>
              </w:rPr>
            </w:pPr>
          </w:p>
        </w:tc>
      </w:tr>
      <w:tr w:rsidR="00CD6224" w:rsidRPr="00C43317" w14:paraId="0F7B80D5" w14:textId="77777777" w:rsidTr="00CD6224">
        <w:trPr>
          <w:trHeight w:val="34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5006A4A1" w14:textId="19C5C0C7" w:rsidR="00C43317" w:rsidRPr="00C43317" w:rsidRDefault="0006333E" w:rsidP="00CD6224">
            <w:pPr>
              <w:rPr>
                <w:sz w:val="22"/>
                <w:szCs w:val="22"/>
              </w:rPr>
            </w:pPr>
            <w:bookmarkStart w:id="1" w:name="SIGNERPOST2"/>
            <w:r>
              <w:rPr>
                <w:sz w:val="22"/>
                <w:szCs w:val="22"/>
              </w:rPr>
              <w:t>Должность (не редактировать)2</w:t>
            </w:r>
            <w:bookmarkEnd w:id="1"/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9E69F56" w14:textId="7E8164E1" w:rsidR="00C43317" w:rsidRPr="00C43317" w:rsidRDefault="00CD6224" w:rsidP="0064497D">
            <w:pPr>
              <w:rPr>
                <w:sz w:val="22"/>
                <w:szCs w:val="22"/>
              </w:rPr>
            </w:pPr>
            <w:bookmarkStart w:id="2" w:name="SIGNERNAME2"/>
            <w:r w:rsidRPr="00CD6224">
              <w:rPr>
                <w:sz w:val="22"/>
                <w:szCs w:val="22"/>
              </w:rPr>
              <w:t>И.О. Фамилия (не редактировать)</w:t>
            </w:r>
            <w:r>
              <w:rPr>
                <w:sz w:val="22"/>
                <w:szCs w:val="22"/>
              </w:rPr>
              <w:t xml:space="preserve"> 2</w:t>
            </w:r>
            <w:bookmarkEnd w:id="2"/>
          </w:p>
        </w:tc>
      </w:tr>
      <w:tr w:rsidR="00CD6224" w:rsidRPr="00C43317" w14:paraId="71F7B258" w14:textId="77777777" w:rsidTr="00CD6224">
        <w:trPr>
          <w:trHeight w:val="1644"/>
        </w:trPr>
        <w:tc>
          <w:tcPr>
            <w:tcW w:w="10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</w:tcPr>
          <w:p w14:paraId="184D8BC5" w14:textId="0849798C" w:rsidR="00CD6224" w:rsidRPr="00C43317" w:rsidRDefault="00CD6224" w:rsidP="0064497D">
            <w:pPr>
              <w:jc w:val="center"/>
              <w:rPr>
                <w:sz w:val="22"/>
                <w:szCs w:val="22"/>
              </w:rPr>
            </w:pPr>
            <w:bookmarkStart w:id="3" w:name="_GoBack"/>
            <w:bookmarkEnd w:id="3"/>
          </w:p>
        </w:tc>
      </w:tr>
    </w:tbl>
    <w:p w14:paraId="2CC9FF9F" w14:textId="5681855D" w:rsidR="005E33AD" w:rsidRPr="005C140F" w:rsidRDefault="005E33AD" w:rsidP="00EC1DFC">
      <w:pPr>
        <w:jc w:val="both"/>
      </w:pPr>
    </w:p>
    <w:sectPr w:rsidR="005E33AD" w:rsidRPr="005C140F" w:rsidSect="00C43317">
      <w:pgSz w:w="11906" w:h="16838" w:code="9"/>
      <w:pgMar w:top="113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4295"/>
    <w:multiLevelType w:val="hybridMultilevel"/>
    <w:tmpl w:val="D9A66496"/>
    <w:lvl w:ilvl="0" w:tplc="77C07778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C066E56"/>
    <w:multiLevelType w:val="hybridMultilevel"/>
    <w:tmpl w:val="31BEC540"/>
    <w:lvl w:ilvl="0" w:tplc="13089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F0098E"/>
    <w:multiLevelType w:val="hybridMultilevel"/>
    <w:tmpl w:val="EC18FEFE"/>
    <w:lvl w:ilvl="0" w:tplc="F07EA99A">
      <w:start w:val="1"/>
      <w:numFmt w:val="decimal"/>
      <w:lvlText w:val="%1)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AA4"/>
    <w:rsid w:val="00001F01"/>
    <w:rsid w:val="00027ADD"/>
    <w:rsid w:val="0003461A"/>
    <w:rsid w:val="00044316"/>
    <w:rsid w:val="0004435F"/>
    <w:rsid w:val="00053807"/>
    <w:rsid w:val="000556EE"/>
    <w:rsid w:val="0005602A"/>
    <w:rsid w:val="0006333E"/>
    <w:rsid w:val="000641F2"/>
    <w:rsid w:val="00067D08"/>
    <w:rsid w:val="00071418"/>
    <w:rsid w:val="000B6C88"/>
    <w:rsid w:val="000C1355"/>
    <w:rsid w:val="000C6B21"/>
    <w:rsid w:val="00100C77"/>
    <w:rsid w:val="001052C2"/>
    <w:rsid w:val="0011016E"/>
    <w:rsid w:val="001274B7"/>
    <w:rsid w:val="001426F6"/>
    <w:rsid w:val="00145DCF"/>
    <w:rsid w:val="00151A36"/>
    <w:rsid w:val="00192191"/>
    <w:rsid w:val="001A4850"/>
    <w:rsid w:val="001B54FB"/>
    <w:rsid w:val="001C20E6"/>
    <w:rsid w:val="001C316F"/>
    <w:rsid w:val="001C4CF3"/>
    <w:rsid w:val="001C4D2A"/>
    <w:rsid w:val="001D1E52"/>
    <w:rsid w:val="001E1663"/>
    <w:rsid w:val="001E2E49"/>
    <w:rsid w:val="001E37B8"/>
    <w:rsid w:val="0021068F"/>
    <w:rsid w:val="00252056"/>
    <w:rsid w:val="00255F4F"/>
    <w:rsid w:val="00261E82"/>
    <w:rsid w:val="002C7409"/>
    <w:rsid w:val="002E4C63"/>
    <w:rsid w:val="0031487E"/>
    <w:rsid w:val="0032526F"/>
    <w:rsid w:val="00327E4B"/>
    <w:rsid w:val="00330271"/>
    <w:rsid w:val="00347175"/>
    <w:rsid w:val="003513C1"/>
    <w:rsid w:val="00377168"/>
    <w:rsid w:val="0038486F"/>
    <w:rsid w:val="003B1986"/>
    <w:rsid w:val="003B4DED"/>
    <w:rsid w:val="003C659E"/>
    <w:rsid w:val="003E5B51"/>
    <w:rsid w:val="00403BCF"/>
    <w:rsid w:val="00424D46"/>
    <w:rsid w:val="0044513F"/>
    <w:rsid w:val="004539CA"/>
    <w:rsid w:val="0047318E"/>
    <w:rsid w:val="004953C2"/>
    <w:rsid w:val="004A1F15"/>
    <w:rsid w:val="004A59F1"/>
    <w:rsid w:val="004B4D32"/>
    <w:rsid w:val="004C3387"/>
    <w:rsid w:val="004C7DF4"/>
    <w:rsid w:val="004D5F58"/>
    <w:rsid w:val="004F3F95"/>
    <w:rsid w:val="004F6AA4"/>
    <w:rsid w:val="00507CCA"/>
    <w:rsid w:val="00556F57"/>
    <w:rsid w:val="005570F3"/>
    <w:rsid w:val="00563E3E"/>
    <w:rsid w:val="00571CF5"/>
    <w:rsid w:val="00581F93"/>
    <w:rsid w:val="005A09B0"/>
    <w:rsid w:val="005A14BD"/>
    <w:rsid w:val="005B71D9"/>
    <w:rsid w:val="005C140F"/>
    <w:rsid w:val="005D45F1"/>
    <w:rsid w:val="005E33AD"/>
    <w:rsid w:val="005F62AB"/>
    <w:rsid w:val="00630F1D"/>
    <w:rsid w:val="0063665E"/>
    <w:rsid w:val="00666704"/>
    <w:rsid w:val="00675034"/>
    <w:rsid w:val="00676F78"/>
    <w:rsid w:val="0068671D"/>
    <w:rsid w:val="006B1336"/>
    <w:rsid w:val="006D7482"/>
    <w:rsid w:val="006E5A27"/>
    <w:rsid w:val="006F0490"/>
    <w:rsid w:val="006F7B53"/>
    <w:rsid w:val="00754504"/>
    <w:rsid w:val="00767DC5"/>
    <w:rsid w:val="00793321"/>
    <w:rsid w:val="007B0D9C"/>
    <w:rsid w:val="007B37FE"/>
    <w:rsid w:val="007B4DA0"/>
    <w:rsid w:val="007C79F9"/>
    <w:rsid w:val="007D4A71"/>
    <w:rsid w:val="007D7636"/>
    <w:rsid w:val="007E3144"/>
    <w:rsid w:val="007E6922"/>
    <w:rsid w:val="007F0C9D"/>
    <w:rsid w:val="007F23C9"/>
    <w:rsid w:val="007F60E9"/>
    <w:rsid w:val="00804136"/>
    <w:rsid w:val="0081246E"/>
    <w:rsid w:val="008316A4"/>
    <w:rsid w:val="00841AA1"/>
    <w:rsid w:val="00846DEE"/>
    <w:rsid w:val="00861052"/>
    <w:rsid w:val="008B1CFC"/>
    <w:rsid w:val="008B6B72"/>
    <w:rsid w:val="008C6AB5"/>
    <w:rsid w:val="008D15FC"/>
    <w:rsid w:val="008D1607"/>
    <w:rsid w:val="008D1CB9"/>
    <w:rsid w:val="008D3701"/>
    <w:rsid w:val="008E149C"/>
    <w:rsid w:val="008E1962"/>
    <w:rsid w:val="008F208D"/>
    <w:rsid w:val="008F4C99"/>
    <w:rsid w:val="008F6FAF"/>
    <w:rsid w:val="00903CE9"/>
    <w:rsid w:val="00914D5F"/>
    <w:rsid w:val="009263EB"/>
    <w:rsid w:val="0093384A"/>
    <w:rsid w:val="00947A53"/>
    <w:rsid w:val="00951744"/>
    <w:rsid w:val="00954F3F"/>
    <w:rsid w:val="009601E3"/>
    <w:rsid w:val="0097105E"/>
    <w:rsid w:val="009813D3"/>
    <w:rsid w:val="00981DE4"/>
    <w:rsid w:val="00997129"/>
    <w:rsid w:val="009D0206"/>
    <w:rsid w:val="009D6730"/>
    <w:rsid w:val="009E3AA9"/>
    <w:rsid w:val="009F2226"/>
    <w:rsid w:val="00A0068E"/>
    <w:rsid w:val="00A0098E"/>
    <w:rsid w:val="00A11F8C"/>
    <w:rsid w:val="00A16F42"/>
    <w:rsid w:val="00A17CEA"/>
    <w:rsid w:val="00A30D70"/>
    <w:rsid w:val="00A5186B"/>
    <w:rsid w:val="00A54954"/>
    <w:rsid w:val="00A5675B"/>
    <w:rsid w:val="00A666D3"/>
    <w:rsid w:val="00A85861"/>
    <w:rsid w:val="00A90D2F"/>
    <w:rsid w:val="00AA35AF"/>
    <w:rsid w:val="00AA3E21"/>
    <w:rsid w:val="00AB4B47"/>
    <w:rsid w:val="00AC6044"/>
    <w:rsid w:val="00AC64F6"/>
    <w:rsid w:val="00AD58B8"/>
    <w:rsid w:val="00AE2E7F"/>
    <w:rsid w:val="00AE5B28"/>
    <w:rsid w:val="00B26887"/>
    <w:rsid w:val="00B36C98"/>
    <w:rsid w:val="00B52B60"/>
    <w:rsid w:val="00B52B7F"/>
    <w:rsid w:val="00B55123"/>
    <w:rsid w:val="00B92CD6"/>
    <w:rsid w:val="00BA5FBA"/>
    <w:rsid w:val="00BB3B59"/>
    <w:rsid w:val="00BC3A44"/>
    <w:rsid w:val="00BC3A96"/>
    <w:rsid w:val="00BD39FF"/>
    <w:rsid w:val="00BF3932"/>
    <w:rsid w:val="00C02B1D"/>
    <w:rsid w:val="00C34278"/>
    <w:rsid w:val="00C43317"/>
    <w:rsid w:val="00C6702D"/>
    <w:rsid w:val="00C74A69"/>
    <w:rsid w:val="00CA0632"/>
    <w:rsid w:val="00CA6464"/>
    <w:rsid w:val="00CB2E2A"/>
    <w:rsid w:val="00CB6B26"/>
    <w:rsid w:val="00CB7F79"/>
    <w:rsid w:val="00CD3C7D"/>
    <w:rsid w:val="00CD4AAB"/>
    <w:rsid w:val="00CD6224"/>
    <w:rsid w:val="00CF3AC4"/>
    <w:rsid w:val="00CF772E"/>
    <w:rsid w:val="00D07B76"/>
    <w:rsid w:val="00D37C89"/>
    <w:rsid w:val="00D41B98"/>
    <w:rsid w:val="00D60765"/>
    <w:rsid w:val="00D63E5C"/>
    <w:rsid w:val="00D76997"/>
    <w:rsid w:val="00DA0F88"/>
    <w:rsid w:val="00DA1897"/>
    <w:rsid w:val="00DA3EA0"/>
    <w:rsid w:val="00DA79C6"/>
    <w:rsid w:val="00DB04C0"/>
    <w:rsid w:val="00DB50D5"/>
    <w:rsid w:val="00DD48DD"/>
    <w:rsid w:val="00DD5DAD"/>
    <w:rsid w:val="00DD7C67"/>
    <w:rsid w:val="00DE0EE8"/>
    <w:rsid w:val="00DF43EC"/>
    <w:rsid w:val="00DF4E27"/>
    <w:rsid w:val="00E07AEE"/>
    <w:rsid w:val="00E255A3"/>
    <w:rsid w:val="00E25A48"/>
    <w:rsid w:val="00E43D90"/>
    <w:rsid w:val="00E45E40"/>
    <w:rsid w:val="00E543C4"/>
    <w:rsid w:val="00E70466"/>
    <w:rsid w:val="00E70D5B"/>
    <w:rsid w:val="00EA44CF"/>
    <w:rsid w:val="00EB7D0C"/>
    <w:rsid w:val="00EC058E"/>
    <w:rsid w:val="00EC1DFC"/>
    <w:rsid w:val="00EC5B80"/>
    <w:rsid w:val="00ED1BE9"/>
    <w:rsid w:val="00EF4BFC"/>
    <w:rsid w:val="00F0640B"/>
    <w:rsid w:val="00F21D88"/>
    <w:rsid w:val="00F26067"/>
    <w:rsid w:val="00F63FD6"/>
    <w:rsid w:val="00F73BC8"/>
    <w:rsid w:val="00F756C7"/>
    <w:rsid w:val="00F75CA3"/>
    <w:rsid w:val="00F91377"/>
    <w:rsid w:val="00F9317C"/>
    <w:rsid w:val="00FA77F6"/>
    <w:rsid w:val="00FC677A"/>
    <w:rsid w:val="00FE5F45"/>
    <w:rsid w:val="00FF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F66AF3"/>
  <w15:docId w15:val="{70D08E64-EDC7-4277-81A9-0336C372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AA4"/>
  </w:style>
  <w:style w:type="paragraph" w:styleId="1">
    <w:name w:val="heading 1"/>
    <w:basedOn w:val="a"/>
    <w:next w:val="a"/>
    <w:qFormat/>
    <w:rsid w:val="004F6AA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3">
    <w:name w:val="heading 3"/>
    <w:basedOn w:val="a"/>
    <w:next w:val="a"/>
    <w:qFormat/>
    <w:rsid w:val="004F6AA4"/>
    <w:pPr>
      <w:keepNext/>
      <w:spacing w:before="240" w:after="60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F6AA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rsid w:val="004F6AA4"/>
    <w:rPr>
      <w:color w:val="0000FF"/>
      <w:u w:val="single"/>
    </w:rPr>
  </w:style>
  <w:style w:type="table" w:styleId="a5">
    <w:name w:val="Table Grid"/>
    <w:basedOn w:val="a1"/>
    <w:rsid w:val="003302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001F01"/>
    <w:pPr>
      <w:ind w:left="720"/>
      <w:contextualSpacing/>
    </w:pPr>
    <w:rPr>
      <w:sz w:val="24"/>
      <w:szCs w:val="24"/>
    </w:rPr>
  </w:style>
  <w:style w:type="paragraph" w:styleId="a7">
    <w:name w:val="Balloon Text"/>
    <w:basedOn w:val="a"/>
    <w:link w:val="a8"/>
    <w:rsid w:val="00DA3EA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DA3E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6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&#1091;&#1075;&#1083;&#1086;&#1074;&#1086;&#1081;%20&#1096;&#1090;&#1072;&#1084;&#108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угловой штамп.dot</Template>
  <TotalTime>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1325</CharactersWithSpaces>
  <SharedDoc>false</SharedDoc>
  <HLinks>
    <vt:vector size="12" baseType="variant">
      <vt:variant>
        <vt:i4>8192105</vt:i4>
      </vt:variant>
      <vt:variant>
        <vt:i4>3</vt:i4>
      </vt:variant>
      <vt:variant>
        <vt:i4>0</vt:i4>
      </vt:variant>
      <vt:variant>
        <vt:i4>5</vt:i4>
      </vt:variant>
      <vt:variant>
        <vt:lpwstr>http://www.blagfin.ru/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mailto:blagfin@blagfin.ru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Celeron 2400</dc:creator>
  <cp:lastModifiedBy>Пользователь Windows</cp:lastModifiedBy>
  <cp:revision>8</cp:revision>
  <cp:lastPrinted>2024-02-05T06:11:00Z</cp:lastPrinted>
  <dcterms:created xsi:type="dcterms:W3CDTF">2024-01-29T06:33:00Z</dcterms:created>
  <dcterms:modified xsi:type="dcterms:W3CDTF">2024-02-05T06:11:00Z</dcterms:modified>
</cp:coreProperties>
</file>